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5C2BB0B" w14:textId="678BE52C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43446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156A4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5C2BB0B" w14:textId="678BE52C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43446">
                                <w:rPr>
                                  <w:rStyle w:val="Style2"/>
                                </w:rPr>
                                <w:t>PU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E728D">
                                <w:rPr>
                                  <w:rStyle w:val="Style2"/>
                                </w:rPr>
                                <w:t>0</w:t>
                              </w:r>
                              <w:r w:rsidR="00C156A4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2B6E3340" w:rsidR="0037246F" w:rsidRDefault="009D1F89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3DB0E775" w:rsidR="0037246F" w:rsidRDefault="009D1F89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46AC38BD" w:rsidR="0037246F" w:rsidRDefault="009D1F89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58097E34" w:rsidR="0037246F" w:rsidRDefault="009D1F89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9D1F89" w14:paraId="521FDD00" w14:textId="77777777" w:rsidTr="00A24343">
        <w:trPr>
          <w:trHeight w:val="477"/>
          <w:jc w:val="center"/>
        </w:trPr>
        <w:tc>
          <w:tcPr>
            <w:tcW w:w="849" w:type="dxa"/>
          </w:tcPr>
          <w:p w14:paraId="23187F34" w14:textId="7F3B7F08" w:rsidR="009D1F89" w:rsidRDefault="009D1F89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584" w:type="dxa"/>
          </w:tcPr>
          <w:p w14:paraId="7DD4A8E5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26047D2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2B037C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599E9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22709D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EB21D6E" w14:textId="77777777" w:rsidR="009D1F89" w:rsidRDefault="009D1F89" w:rsidP="00BB657B">
            <w:pPr>
              <w:spacing w:after="0" w:line="240" w:lineRule="auto"/>
            </w:pPr>
          </w:p>
        </w:tc>
      </w:tr>
      <w:tr w:rsidR="009D1F89" w14:paraId="7BC50949" w14:textId="77777777" w:rsidTr="00A24343">
        <w:trPr>
          <w:trHeight w:val="477"/>
          <w:jc w:val="center"/>
        </w:trPr>
        <w:tc>
          <w:tcPr>
            <w:tcW w:w="849" w:type="dxa"/>
          </w:tcPr>
          <w:p w14:paraId="78E3CC97" w14:textId="2885568F" w:rsidR="009D1F89" w:rsidRDefault="009D1F89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584" w:type="dxa"/>
          </w:tcPr>
          <w:p w14:paraId="562CA8CA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A542D38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A577D08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96484E1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04A97EF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8B390C0" w14:textId="77777777" w:rsidR="009D1F89" w:rsidRDefault="009D1F89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1E568125" w:rsidR="0037246F" w:rsidRDefault="009D1F89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9D1F89" w14:paraId="16AAA4E9" w14:textId="77777777" w:rsidTr="00A24343">
        <w:trPr>
          <w:trHeight w:val="477"/>
          <w:jc w:val="center"/>
        </w:trPr>
        <w:tc>
          <w:tcPr>
            <w:tcW w:w="849" w:type="dxa"/>
          </w:tcPr>
          <w:p w14:paraId="6510944F" w14:textId="2B853532" w:rsidR="009D1F89" w:rsidRDefault="009D1F89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584" w:type="dxa"/>
          </w:tcPr>
          <w:p w14:paraId="481681BA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27B8D0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8DEBBFB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3DE75FC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8610A4E" w14:textId="77777777" w:rsidR="009D1F89" w:rsidRDefault="009D1F89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DD5304C" w14:textId="77777777" w:rsidR="009D1F89" w:rsidRDefault="009D1F89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7DA57" w14:textId="77777777" w:rsidR="0043794A" w:rsidRDefault="0043794A" w:rsidP="001007E7">
      <w:pPr>
        <w:spacing w:after="0" w:line="240" w:lineRule="auto"/>
      </w:pPr>
      <w:r>
        <w:separator/>
      </w:r>
    </w:p>
  </w:endnote>
  <w:endnote w:type="continuationSeparator" w:id="0">
    <w:p w14:paraId="412C891F" w14:textId="77777777" w:rsidR="0043794A" w:rsidRDefault="004379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C243F5" w14:textId="77777777" w:rsidR="0043794A" w:rsidRDefault="0043794A" w:rsidP="001007E7">
      <w:pPr>
        <w:spacing w:after="0" w:line="240" w:lineRule="auto"/>
      </w:pPr>
      <w:r>
        <w:separator/>
      </w:r>
    </w:p>
  </w:footnote>
  <w:footnote w:type="continuationSeparator" w:id="0">
    <w:p w14:paraId="28D98C24" w14:textId="77777777" w:rsidR="0043794A" w:rsidRDefault="0043794A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15EFA"/>
    <w:rsid w:val="00123B8D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61C5D"/>
    <w:rsid w:val="0037246F"/>
    <w:rsid w:val="003A4539"/>
    <w:rsid w:val="003B29C3"/>
    <w:rsid w:val="003B38E0"/>
    <w:rsid w:val="00403697"/>
    <w:rsid w:val="0042490F"/>
    <w:rsid w:val="0043794A"/>
    <w:rsid w:val="00466B9C"/>
    <w:rsid w:val="004767CC"/>
    <w:rsid w:val="0049643D"/>
    <w:rsid w:val="004C4743"/>
    <w:rsid w:val="004E4F9F"/>
    <w:rsid w:val="00535962"/>
    <w:rsid w:val="00550CED"/>
    <w:rsid w:val="005B442B"/>
    <w:rsid w:val="005D0D63"/>
    <w:rsid w:val="00611A07"/>
    <w:rsid w:val="0062592A"/>
    <w:rsid w:val="006506D0"/>
    <w:rsid w:val="00651E48"/>
    <w:rsid w:val="006709BC"/>
    <w:rsid w:val="006F0863"/>
    <w:rsid w:val="00735D7B"/>
    <w:rsid w:val="00780880"/>
    <w:rsid w:val="007B4164"/>
    <w:rsid w:val="007B6F6F"/>
    <w:rsid w:val="00810515"/>
    <w:rsid w:val="0082255C"/>
    <w:rsid w:val="0083342F"/>
    <w:rsid w:val="00843446"/>
    <w:rsid w:val="00854B4F"/>
    <w:rsid w:val="00867D18"/>
    <w:rsid w:val="008764E2"/>
    <w:rsid w:val="008B3AE5"/>
    <w:rsid w:val="008D1576"/>
    <w:rsid w:val="008F5E51"/>
    <w:rsid w:val="009002B4"/>
    <w:rsid w:val="00957FDA"/>
    <w:rsid w:val="00963E1B"/>
    <w:rsid w:val="009773D3"/>
    <w:rsid w:val="009A2AEC"/>
    <w:rsid w:val="009B0931"/>
    <w:rsid w:val="009C2D45"/>
    <w:rsid w:val="009D1F89"/>
    <w:rsid w:val="009E0472"/>
    <w:rsid w:val="009E728D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156A4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75A3C"/>
    <w:rsid w:val="00E96D05"/>
    <w:rsid w:val="00EA7406"/>
    <w:rsid w:val="00EB128A"/>
    <w:rsid w:val="00EC1AB4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6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Yasmin Alcantara</cp:lastModifiedBy>
  <cp:revision>19</cp:revision>
  <cp:lastPrinted>2011-03-04T18:27:00Z</cp:lastPrinted>
  <dcterms:created xsi:type="dcterms:W3CDTF">2023-05-24T15:05:00Z</dcterms:created>
  <dcterms:modified xsi:type="dcterms:W3CDTF">2024-09-26T01:03:00Z</dcterms:modified>
</cp:coreProperties>
</file>